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6D1B" w14:textId="12F4E7F7" w:rsidR="00201B58" w:rsidRPr="00B13B92" w:rsidRDefault="00B0374F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5873A594" wp14:editId="6C19A4D1">
            <wp:simplePos x="0" y="0"/>
            <wp:positionH relativeFrom="column">
              <wp:posOffset>5064369</wp:posOffset>
            </wp:positionH>
            <wp:positionV relativeFrom="paragraph">
              <wp:posOffset>-194066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F4A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386CC7A3">
            <wp:simplePos x="0" y="0"/>
            <wp:positionH relativeFrom="column">
              <wp:posOffset>654294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45909A15">
                <wp:simplePos x="0" y="0"/>
                <wp:positionH relativeFrom="margin">
                  <wp:posOffset>1337310</wp:posOffset>
                </wp:positionH>
                <wp:positionV relativeFrom="paragraph">
                  <wp:posOffset>-321359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2062F865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A75BE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A75BE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  <w:p w14:paraId="403F569F" w14:textId="5449302C" w:rsidR="00B13B92" w:rsidRPr="00935092" w:rsidRDefault="00E235F4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A75BE6" w:rsidRPr="00570D92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013995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A684E2D" id="Rectángulo redondeado 2" o:spid="_x0000_s1026" style="position:absolute;margin-left:105.3pt;margin-top:-25.3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2062F865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A75BE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A75BE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  <w:p w14:paraId="403F569F" w14:textId="5449302C" w:rsidR="00B13B92" w:rsidRPr="00935092" w:rsidRDefault="00E235F4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A75BE6" w:rsidRPr="00570D92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013995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1320EEB3" w14:textId="32BCC350" w:rsidR="002379FC" w:rsidRDefault="00A75BE6" w:rsidP="00C025C3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ONES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RECTOR, VICERRECTORES Y REPRESENTANTES ESTUDIANTILES ANTE LOS ÓRGANOS DE GOBIERNO 2026</w:t>
      </w:r>
    </w:p>
    <w:p w14:paraId="54720AB2" w14:textId="77777777" w:rsidR="00C025C3" w:rsidRDefault="00C025C3" w:rsidP="00C025C3">
      <w:pPr>
        <w:spacing w:after="0" w:line="240" w:lineRule="auto"/>
        <w:jc w:val="center"/>
        <w:rPr>
          <w:rFonts w:ascii="Arial" w:hAnsi="Arial" w:cs="Arial"/>
          <w:b/>
          <w:sz w:val="24"/>
          <w:szCs w:val="40"/>
        </w:rPr>
      </w:pPr>
    </w:p>
    <w:p w14:paraId="3103555B" w14:textId="254C21B7" w:rsidR="004C698D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4C698D">
        <w:rPr>
          <w:rFonts w:ascii="Arial" w:hAnsi="Arial" w:cs="Arial"/>
          <w:b/>
          <w:sz w:val="24"/>
          <w:szCs w:val="40"/>
        </w:rPr>
        <w:t>PERSONERO ALTERNO</w:t>
      </w:r>
      <w:r w:rsidR="00B07E31">
        <w:rPr>
          <w:rFonts w:ascii="Arial" w:hAnsi="Arial" w:cs="Arial"/>
          <w:b/>
          <w:sz w:val="24"/>
          <w:szCs w:val="40"/>
        </w:rPr>
        <w:t xml:space="preserve"> - OPCIONAL</w:t>
      </w:r>
      <w:r w:rsidR="004C698D">
        <w:rPr>
          <w:rFonts w:ascii="Arial" w:hAnsi="Arial" w:cs="Arial"/>
          <w:b/>
          <w:sz w:val="24"/>
          <w:szCs w:val="40"/>
        </w:rPr>
        <w:t xml:space="preserve"> </w:t>
      </w:r>
    </w:p>
    <w:p w14:paraId="4C571F1F" w14:textId="6EF79C9B" w:rsidR="000816DA" w:rsidRPr="00B13B92" w:rsidRDefault="000816DA" w:rsidP="00B13B92">
      <w:pPr>
        <w:spacing w:after="0" w:line="240" w:lineRule="auto"/>
        <w:jc w:val="center"/>
        <w:rPr>
          <w:rFonts w:ascii="Arial" w:hAnsi="Arial" w:cs="Arial"/>
          <w:sz w:val="24"/>
          <w:szCs w:val="40"/>
        </w:rPr>
      </w:pPr>
    </w:p>
    <w:p w14:paraId="4551B942" w14:textId="6189FDC8" w:rsidR="000816DA" w:rsidRPr="00B13B92" w:rsidRDefault="000816DA" w:rsidP="000816DA">
      <w:pPr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A75BE6">
        <w:rPr>
          <w:rFonts w:ascii="Arial" w:hAnsi="Arial" w:cs="Arial"/>
        </w:rPr>
        <w:t>6</w:t>
      </w:r>
      <w:r w:rsidR="00B13B92" w:rsidRPr="00B13B92">
        <w:rPr>
          <w:rFonts w:ascii="Arial" w:hAnsi="Arial" w:cs="Arial"/>
        </w:rPr>
        <w:t>.</w:t>
      </w:r>
    </w:p>
    <w:p w14:paraId="3EAB5E42" w14:textId="425E3A2A" w:rsidR="00E6500E" w:rsidRPr="00B13B92" w:rsidRDefault="004C698D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77392E">
        <w:rPr>
          <w:rFonts w:ascii="Arial" w:hAnsi="Arial" w:cs="Arial"/>
        </w:rPr>
        <w:t xml:space="preserve">Quien suscribe, </w:t>
      </w:r>
      <w:bookmarkStart w:id="1" w:name="Facultad"/>
      <w:r>
        <w:rPr>
          <w:rFonts w:ascii="Arial" w:hAnsi="Arial" w:cs="Arial"/>
          <w:b/>
          <w:color w:val="0000FF"/>
        </w:rPr>
        <w:t xml:space="preserve">nombres completos </w:t>
      </w:r>
      <w:r w:rsidRPr="0077392E">
        <w:rPr>
          <w:rFonts w:ascii="Arial" w:hAnsi="Arial" w:cs="Arial"/>
          <w:b/>
          <w:color w:val="0000FF"/>
        </w:rPr>
        <w:t>del personero</w:t>
      </w:r>
      <w:r w:rsidR="00D3005B">
        <w:rPr>
          <w:rFonts w:ascii="Arial" w:hAnsi="Arial" w:cs="Arial"/>
          <w:b/>
          <w:color w:val="0000FF"/>
        </w:rPr>
        <w:t xml:space="preserve"> general</w:t>
      </w:r>
      <w:r w:rsidRPr="0077392E">
        <w:rPr>
          <w:rFonts w:ascii="Arial" w:hAnsi="Arial" w:cs="Arial"/>
          <w:b/>
          <w:color w:val="0000FF"/>
        </w:rPr>
        <w:t xml:space="preserve">, </w:t>
      </w:r>
      <w:r>
        <w:rPr>
          <w:rFonts w:ascii="Arial" w:hAnsi="Arial" w:cs="Arial"/>
          <w:b/>
          <w:color w:val="0000FF"/>
        </w:rPr>
        <w:t>N° DNI</w:t>
      </w:r>
      <w:r w:rsidRPr="0077392E">
        <w:rPr>
          <w:rFonts w:ascii="Arial" w:hAnsi="Arial" w:cs="Arial"/>
          <w:b/>
          <w:color w:val="0000FF"/>
        </w:rPr>
        <w:t xml:space="preserve">, </w:t>
      </w:r>
      <w:r>
        <w:rPr>
          <w:rFonts w:ascii="Arial" w:hAnsi="Arial" w:cs="Arial"/>
          <w:b/>
          <w:color w:val="0000FF"/>
        </w:rPr>
        <w:t>correo electrónico,</w:t>
      </w:r>
      <w:r w:rsidRPr="0077392E">
        <w:rPr>
          <w:rFonts w:ascii="Arial" w:hAnsi="Arial" w:cs="Arial"/>
          <w:b/>
          <w:color w:val="0000FF"/>
        </w:rPr>
        <w:t xml:space="preserve"> N° celular, dirección</w:t>
      </w:r>
      <w:r>
        <w:rPr>
          <w:rFonts w:ascii="Arial" w:hAnsi="Arial" w:cs="Arial"/>
          <w:b/>
          <w:color w:val="0000FF"/>
        </w:rPr>
        <w:t xml:space="preserve"> </w:t>
      </w:r>
      <w:r w:rsidRPr="00DE3ADE">
        <w:rPr>
          <w:rFonts w:ascii="Arial" w:hAnsi="Arial" w:cs="Arial"/>
          <w:b/>
          <w:color w:val="0000FF"/>
        </w:rPr>
        <w:t>domiciliaria</w:t>
      </w:r>
      <w:r w:rsidRPr="0077392E">
        <w:rPr>
          <w:rFonts w:ascii="Arial" w:hAnsi="Arial" w:cs="Arial"/>
          <w:b/>
          <w:color w:val="0000FF"/>
        </w:rPr>
        <w:t xml:space="preserve">, </w:t>
      </w:r>
      <w:bookmarkEnd w:id="1"/>
      <w:r w:rsidRPr="0077392E">
        <w:rPr>
          <w:rFonts w:ascii="Arial" w:hAnsi="Arial" w:cs="Arial"/>
        </w:rPr>
        <w:t xml:space="preserve">PERSONERO </w:t>
      </w:r>
      <w:r w:rsidR="00EE4283">
        <w:rPr>
          <w:rFonts w:ascii="Arial" w:hAnsi="Arial" w:cs="Arial"/>
        </w:rPr>
        <w:t xml:space="preserve">GENERAL </w:t>
      </w:r>
      <w:r w:rsidRPr="0077392E">
        <w:rPr>
          <w:rFonts w:ascii="Arial" w:hAnsi="Arial" w:cs="Arial"/>
        </w:rPr>
        <w:t>ACREDITADO</w:t>
      </w:r>
      <w:r>
        <w:rPr>
          <w:rFonts w:ascii="Arial" w:hAnsi="Arial" w:cs="Arial"/>
        </w:rPr>
        <w:t xml:space="preserve"> de la </w:t>
      </w:r>
      <w:r>
        <w:rPr>
          <w:rFonts w:ascii="Arial" w:hAnsi="Arial" w:cs="Arial"/>
          <w:b/>
          <w:color w:val="0000FF"/>
        </w:rPr>
        <w:t>AGRUPACIÓN</w:t>
      </w:r>
      <w:r w:rsidR="00A75BE6">
        <w:rPr>
          <w:rFonts w:ascii="Arial" w:hAnsi="Arial" w:cs="Arial"/>
          <w:b/>
          <w:color w:val="0000FF"/>
        </w:rPr>
        <w:t xml:space="preserve"> ante el (ORGANO DE GOBIERNO QUE SE POSTULA)</w:t>
      </w:r>
      <w:r w:rsidRPr="0077392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7392E">
        <w:rPr>
          <w:rFonts w:ascii="Arial" w:hAnsi="Arial" w:cs="Arial"/>
        </w:rPr>
        <w:t xml:space="preserve">solicita la </w:t>
      </w:r>
      <w:r>
        <w:rPr>
          <w:rFonts w:ascii="Arial" w:hAnsi="Arial" w:cs="Arial"/>
        </w:rPr>
        <w:t>acreditación</w:t>
      </w:r>
      <w:r w:rsidRPr="0077392E"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>siguiente personero alterno de la lista</w:t>
      </w:r>
      <w:r w:rsidR="008F0D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/</w:t>
      </w:r>
      <w:r w:rsidR="008F0D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agrupación</w:t>
      </w:r>
      <w:r w:rsidRPr="0077392E">
        <w:rPr>
          <w:rFonts w:ascii="Arial" w:hAnsi="Arial" w:cs="Arial"/>
          <w:color w:val="000000" w:themeColor="text1"/>
        </w:rPr>
        <w:t>.</w:t>
      </w:r>
    </w:p>
    <w:tbl>
      <w:tblPr>
        <w:tblStyle w:val="Tablaconcuadrcula"/>
        <w:tblW w:w="574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111"/>
        <w:gridCol w:w="1560"/>
        <w:gridCol w:w="1559"/>
        <w:gridCol w:w="2410"/>
        <w:gridCol w:w="1417"/>
      </w:tblGrid>
      <w:tr w:rsidR="004C698D" w:rsidRPr="007538F5" w14:paraId="566B367C" w14:textId="77777777" w:rsidTr="004C698D">
        <w:trPr>
          <w:trHeight w:val="384"/>
        </w:trPr>
        <w:tc>
          <w:tcPr>
            <w:tcW w:w="4111" w:type="dxa"/>
            <w:vAlign w:val="center"/>
          </w:tcPr>
          <w:bookmarkEnd w:id="0"/>
          <w:p w14:paraId="0C323B7E" w14:textId="77777777" w:rsidR="004C698D" w:rsidRPr="0077392E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77392E">
              <w:rPr>
                <w:rFonts w:ascii="Arial" w:hAnsi="Arial" w:cs="Arial"/>
                <w:b/>
                <w:color w:val="000000" w:themeColor="text1"/>
              </w:rPr>
              <w:t>APELLIDOS Y NOMBRES</w:t>
            </w:r>
          </w:p>
        </w:tc>
        <w:tc>
          <w:tcPr>
            <w:tcW w:w="1560" w:type="dxa"/>
            <w:vAlign w:val="center"/>
          </w:tcPr>
          <w:p w14:paraId="7E210452" w14:textId="77777777" w:rsidR="004C698D" w:rsidRPr="000A6381" w:rsidRDefault="004C698D" w:rsidP="00754D4F">
            <w:pPr>
              <w:jc w:val="center"/>
              <w:rPr>
                <w:rFonts w:ascii="Utsaah" w:hAnsi="Utsaah" w:cs="Utsaah"/>
                <w:b/>
              </w:rPr>
            </w:pPr>
            <w:r>
              <w:rPr>
                <w:rFonts w:ascii="Arial" w:hAnsi="Arial" w:cs="Arial"/>
                <w:b/>
              </w:rPr>
              <w:t xml:space="preserve">D.N.I. </w:t>
            </w:r>
            <w:r w:rsidRPr="007B442D">
              <w:rPr>
                <w:rFonts w:ascii="Arial" w:hAnsi="Arial" w:cs="Arial"/>
                <w:b/>
              </w:rPr>
              <w:t xml:space="preserve">N° </w:t>
            </w:r>
          </w:p>
        </w:tc>
        <w:tc>
          <w:tcPr>
            <w:tcW w:w="1559" w:type="dxa"/>
            <w:vAlign w:val="center"/>
          </w:tcPr>
          <w:p w14:paraId="1C3380ED" w14:textId="77777777" w:rsidR="004C698D" w:rsidRPr="00193FB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N° DE</w:t>
            </w:r>
          </w:p>
          <w:p w14:paraId="7EE5C834" w14:textId="77777777" w:rsidR="004C698D" w:rsidRPr="006531FC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CELULAR</w:t>
            </w:r>
          </w:p>
        </w:tc>
        <w:tc>
          <w:tcPr>
            <w:tcW w:w="2410" w:type="dxa"/>
            <w:vAlign w:val="center"/>
          </w:tcPr>
          <w:p w14:paraId="503E775D" w14:textId="3C312639" w:rsidR="004C698D" w:rsidRPr="000A638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0A6381">
              <w:rPr>
                <w:rFonts w:ascii="Arial" w:hAnsi="Arial" w:cs="Arial"/>
                <w:b/>
              </w:rPr>
              <w:t xml:space="preserve">FIRMA DEL </w:t>
            </w:r>
            <w:r>
              <w:rPr>
                <w:rFonts w:ascii="Arial" w:hAnsi="Arial" w:cs="Arial"/>
                <w:b/>
              </w:rPr>
              <w:t>PERSONERO ALTERNO</w:t>
            </w:r>
          </w:p>
        </w:tc>
        <w:tc>
          <w:tcPr>
            <w:tcW w:w="1417" w:type="dxa"/>
          </w:tcPr>
          <w:p w14:paraId="07760A06" w14:textId="580F65E2" w:rsidR="004C698D" w:rsidRPr="000A638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HUELLA DACTILAR (</w:t>
            </w:r>
            <w:r w:rsidR="00F00583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DERECHO)</w:t>
            </w:r>
          </w:p>
        </w:tc>
      </w:tr>
      <w:tr w:rsidR="004C698D" w:rsidRPr="007538F5" w14:paraId="7A7E0895" w14:textId="77777777" w:rsidTr="004C698D">
        <w:trPr>
          <w:trHeight w:val="1265"/>
        </w:trPr>
        <w:tc>
          <w:tcPr>
            <w:tcW w:w="4111" w:type="dxa"/>
            <w:vAlign w:val="center"/>
          </w:tcPr>
          <w:p w14:paraId="6A1616A0" w14:textId="7ADCE11E" w:rsidR="004C698D" w:rsidRPr="00BB3229" w:rsidRDefault="004C698D" w:rsidP="00754D4F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PERSONERO ALTERNO</w:t>
            </w:r>
          </w:p>
        </w:tc>
        <w:tc>
          <w:tcPr>
            <w:tcW w:w="1560" w:type="dxa"/>
            <w:vAlign w:val="center"/>
          </w:tcPr>
          <w:p w14:paraId="6C6EE152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868E79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F1466F0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color w:val="0000FF"/>
                <w:sz w:val="24"/>
                <w:szCs w:val="24"/>
              </w:rPr>
            </w:pPr>
            <w:r w:rsidRPr="007538F5">
              <w:rPr>
                <w:rFonts w:ascii="Utsaah" w:hAnsi="Utsaah" w:cs="Utsaah"/>
                <w:b/>
                <w:color w:val="0000FF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14:paraId="5CBDDAC1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</w:tr>
    </w:tbl>
    <w:p w14:paraId="4F4BD641" w14:textId="610F2A44" w:rsidR="00CA3EFA" w:rsidRDefault="00CA3EFA" w:rsidP="00183F4A">
      <w:pPr>
        <w:spacing w:after="0" w:line="360" w:lineRule="auto"/>
        <w:jc w:val="both"/>
        <w:rPr>
          <w:rFonts w:ascii="Arial" w:hAnsi="Arial" w:cs="Arial"/>
          <w:szCs w:val="28"/>
        </w:rPr>
      </w:pPr>
    </w:p>
    <w:p w14:paraId="6F041BF0" w14:textId="412D2719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>
        <w:rPr>
          <w:rFonts w:ascii="Arial" w:hAnsi="Arial" w:cs="Arial"/>
          <w:color w:val="000000" w:themeColor="text1"/>
          <w:sz w:val="20"/>
          <w:szCs w:val="20"/>
        </w:rPr>
        <w:t>personero general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firmante acredita al personero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alterno para que </w:t>
      </w:r>
      <w:r w:rsidRPr="004C698D">
        <w:rPr>
          <w:rFonts w:ascii="Arial" w:hAnsi="Arial" w:cs="Arial"/>
          <w:color w:val="000000" w:themeColor="text1"/>
          <w:sz w:val="20"/>
          <w:szCs w:val="20"/>
        </w:rPr>
        <w:t>se le reconocen las mismas funciones que al personero general durante la ausencia de este</w:t>
      </w:r>
      <w:r>
        <w:rPr>
          <w:rFonts w:ascii="Arial" w:hAnsi="Arial" w:cs="Arial"/>
          <w:color w:val="000000" w:themeColor="text1"/>
          <w:sz w:val="20"/>
          <w:szCs w:val="20"/>
        </w:rPr>
        <w:t>, conforme prevé el artículo 36 del Reglamento General de Elecciones vigente.</w:t>
      </w:r>
      <w:r w:rsidRPr="004C698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94832B5" w14:textId="77777777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Adjunto a la presente los siguientes documentos: </w:t>
      </w:r>
    </w:p>
    <w:p w14:paraId="31CE0519" w14:textId="4EFB3B1A" w:rsidR="004C698D" w:rsidRPr="00FF1245" w:rsidRDefault="004C698D" w:rsidP="004C698D">
      <w:pPr>
        <w:pStyle w:val="Prrafodelista"/>
        <w:numPr>
          <w:ilvl w:val="0"/>
          <w:numId w:val="6"/>
        </w:numPr>
        <w:spacing w:line="259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Copia de DNI o carné de extranjería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del personero alterno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A3B82D" w14:textId="45C51026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Expres</w:t>
      </w:r>
      <w:r>
        <w:rPr>
          <w:rFonts w:ascii="Arial" w:hAnsi="Arial" w:cs="Arial"/>
          <w:color w:val="000000" w:themeColor="text1"/>
          <w:sz w:val="20"/>
          <w:szCs w:val="20"/>
        </w:rPr>
        <w:t>amos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nuestra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conformidad y compromiso de cumplimiento con las normas electorales.</w:t>
      </w:r>
    </w:p>
    <w:p w14:paraId="1DDD7715" w14:textId="77777777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b/>
          <w:bCs/>
          <w:sz w:val="20"/>
          <w:szCs w:val="20"/>
        </w:rPr>
        <w:t>DECLARO</w:t>
      </w:r>
      <w:r w:rsidRPr="00FF1245">
        <w:rPr>
          <w:rFonts w:ascii="Arial" w:hAnsi="Arial" w:cs="Arial"/>
          <w:sz w:val="20"/>
          <w:szCs w:val="20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p w14:paraId="542E2736" w14:textId="3B51C6E9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Atentamente,</w:t>
      </w:r>
      <w:r w:rsidRPr="00FF1245">
        <w:rPr>
          <w:rFonts w:ascii="Arial" w:hAnsi="Arial" w:cs="Arial"/>
          <w:noProof/>
          <w:sz w:val="20"/>
          <w:szCs w:val="20"/>
          <w:lang w:eastAsia="es-PE"/>
        </w:rPr>
        <w:t xml:space="preserve"> </w:t>
      </w:r>
    </w:p>
    <w:p w14:paraId="09A32082" w14:textId="690F1798" w:rsidR="004C698D" w:rsidRDefault="004C698D" w:rsidP="004C698D">
      <w:pPr>
        <w:jc w:val="both"/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7968" behindDoc="1" locked="1" layoutInCell="1" allowOverlap="1" wp14:anchorId="645B5644" wp14:editId="2695F57C">
                <wp:simplePos x="0" y="0"/>
                <wp:positionH relativeFrom="margin">
                  <wp:posOffset>384810</wp:posOffset>
                </wp:positionH>
                <wp:positionV relativeFrom="topMargin">
                  <wp:posOffset>9411970</wp:posOffset>
                </wp:positionV>
                <wp:extent cx="3718560" cy="739140"/>
                <wp:effectExtent l="0" t="0" r="0" b="0"/>
                <wp:wrapThrough wrapText="bothSides">
                  <wp:wrapPolygon edited="0">
                    <wp:start x="443" y="2227"/>
                    <wp:lineTo x="443" y="18928"/>
                    <wp:lineTo x="21135" y="18928"/>
                    <wp:lineTo x="21135" y="2227"/>
                    <wp:lineTo x="443" y="2227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8560" cy="739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D731F2" w14:textId="3379641F" w:rsidR="004C698D" w:rsidRPr="00164BA9" w:rsidRDefault="004C698D" w:rsidP="004C698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164BA9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Personero(a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ódigo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N.º:</w:t>
                            </w:r>
                            <w:r w:rsidRPr="00164BA9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ódigo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del personer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Del personero(a) 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45B5644" id="Rectángulo redondeado 12" o:spid="_x0000_s1027" style="position:absolute;left:0;text-align:left;margin-left:30.3pt;margin-top:741.1pt;width:292.8pt;height:58.2pt;z-index:-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08D731F2" w14:textId="3379641F" w:rsidR="004C698D" w:rsidRPr="00164BA9" w:rsidRDefault="004C698D" w:rsidP="004C698D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164BA9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Personero(a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C</w:t>
                      </w:r>
                      <w:r>
                        <w:rPr>
                          <w:rFonts w:ascii="Utsaah" w:hAnsi="Utsaah" w:cs="Utsaah"/>
                          <w:color w:val="000000" w:themeColor="text1"/>
                        </w:rPr>
                        <w:t>ódigo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 xml:space="preserve"> N.º:</w:t>
                      </w:r>
                      <w:r w:rsidRPr="00164BA9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C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ódigo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del personer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Del personero(a) 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general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bookmarkEnd w:id="2"/>
    </w:p>
    <w:p w14:paraId="5222BF31" w14:textId="4B48AE36" w:rsidR="004C698D" w:rsidRDefault="004C698D" w:rsidP="004C698D">
      <w:pPr>
        <w:jc w:val="both"/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17201CD6" wp14:editId="068684DB">
                <wp:simplePos x="0" y="0"/>
                <wp:positionH relativeFrom="column">
                  <wp:posOffset>4551387</wp:posOffset>
                </wp:positionH>
                <wp:positionV relativeFrom="paragraph">
                  <wp:posOffset>-84992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B5F079" w14:textId="77777777" w:rsidR="004C698D" w:rsidRPr="00E60002" w:rsidRDefault="004C698D" w:rsidP="004C698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17201CD6" id="Grupo 191899422" o:spid="_x0000_s1028" style="position:absolute;left:0;text-align:left;margin-left:358.4pt;margin-top:-6.7pt;width:104.75pt;height:141pt;z-index:251670016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32B5F079" w14:textId="77777777" w:rsidR="004C698D" w:rsidRPr="00E60002" w:rsidRDefault="004C698D" w:rsidP="004C698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1A0D9BD6" w14:textId="77777777" w:rsidR="004C698D" w:rsidRDefault="004C698D" w:rsidP="004C698D">
      <w:pPr>
        <w:jc w:val="both"/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992" behindDoc="1" locked="1" layoutInCell="1" allowOverlap="1" wp14:anchorId="46E817DA" wp14:editId="1114B915">
                <wp:simplePos x="0" y="0"/>
                <wp:positionH relativeFrom="page">
                  <wp:posOffset>1156970</wp:posOffset>
                </wp:positionH>
                <wp:positionV relativeFrom="topMargin">
                  <wp:posOffset>9290685</wp:posOffset>
                </wp:positionV>
                <wp:extent cx="364236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3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D6492FA" id="Conector recto 13" o:spid="_x0000_s1026" style="position:absolute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91.1pt,731.55pt" to="377.9pt,7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74E343E3" w14:textId="44094557" w:rsidR="008E499D" w:rsidRPr="008E499D" w:rsidRDefault="008E499D" w:rsidP="004C698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05427" w14:textId="77777777" w:rsidR="007C5CFB" w:rsidRDefault="007C5CFB" w:rsidP="005D3A40">
      <w:pPr>
        <w:spacing w:after="0" w:line="240" w:lineRule="auto"/>
      </w:pPr>
      <w:r>
        <w:separator/>
      </w:r>
    </w:p>
  </w:endnote>
  <w:endnote w:type="continuationSeparator" w:id="0">
    <w:p w14:paraId="17EEA47E" w14:textId="77777777" w:rsidR="007C5CFB" w:rsidRDefault="007C5CFB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36FE1" w14:textId="77777777" w:rsidR="007C5CFB" w:rsidRDefault="007C5CFB" w:rsidP="005D3A40">
      <w:pPr>
        <w:spacing w:after="0" w:line="240" w:lineRule="auto"/>
      </w:pPr>
      <w:r>
        <w:separator/>
      </w:r>
    </w:p>
  </w:footnote>
  <w:footnote w:type="continuationSeparator" w:id="0">
    <w:p w14:paraId="2835FDF9" w14:textId="77777777" w:rsidR="007C5CFB" w:rsidRDefault="007C5CFB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51436"/>
    <w:rsid w:val="00061A53"/>
    <w:rsid w:val="00064EAE"/>
    <w:rsid w:val="00067AD1"/>
    <w:rsid w:val="00073F8F"/>
    <w:rsid w:val="00074148"/>
    <w:rsid w:val="00075EBD"/>
    <w:rsid w:val="00076EC0"/>
    <w:rsid w:val="000816DA"/>
    <w:rsid w:val="00084357"/>
    <w:rsid w:val="0009265F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33906"/>
    <w:rsid w:val="00140FA2"/>
    <w:rsid w:val="00183F4A"/>
    <w:rsid w:val="00184097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13AA"/>
    <w:rsid w:val="00201B58"/>
    <w:rsid w:val="00202967"/>
    <w:rsid w:val="00210E3C"/>
    <w:rsid w:val="00220624"/>
    <w:rsid w:val="0023277F"/>
    <w:rsid w:val="002364C0"/>
    <w:rsid w:val="002379FC"/>
    <w:rsid w:val="00245C14"/>
    <w:rsid w:val="00266AF0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D7382"/>
    <w:rsid w:val="002E7E5E"/>
    <w:rsid w:val="002F1CB6"/>
    <w:rsid w:val="002F7972"/>
    <w:rsid w:val="00310BA8"/>
    <w:rsid w:val="00310F47"/>
    <w:rsid w:val="00311600"/>
    <w:rsid w:val="00315481"/>
    <w:rsid w:val="00320D36"/>
    <w:rsid w:val="003213C7"/>
    <w:rsid w:val="00327524"/>
    <w:rsid w:val="00341369"/>
    <w:rsid w:val="00346914"/>
    <w:rsid w:val="00354DA9"/>
    <w:rsid w:val="00357627"/>
    <w:rsid w:val="003749D3"/>
    <w:rsid w:val="00376C19"/>
    <w:rsid w:val="00382293"/>
    <w:rsid w:val="003830BC"/>
    <w:rsid w:val="00385DB8"/>
    <w:rsid w:val="00390801"/>
    <w:rsid w:val="0039227C"/>
    <w:rsid w:val="003A0B06"/>
    <w:rsid w:val="003A5D4E"/>
    <w:rsid w:val="003C148C"/>
    <w:rsid w:val="003C1765"/>
    <w:rsid w:val="003C57D9"/>
    <w:rsid w:val="003D26E5"/>
    <w:rsid w:val="003E2EE6"/>
    <w:rsid w:val="003E3A95"/>
    <w:rsid w:val="003F7E99"/>
    <w:rsid w:val="00401343"/>
    <w:rsid w:val="00403342"/>
    <w:rsid w:val="00410BB4"/>
    <w:rsid w:val="00411E5A"/>
    <w:rsid w:val="004213D2"/>
    <w:rsid w:val="00450428"/>
    <w:rsid w:val="00451F76"/>
    <w:rsid w:val="004538C8"/>
    <w:rsid w:val="004604F9"/>
    <w:rsid w:val="0046558A"/>
    <w:rsid w:val="00471EC6"/>
    <w:rsid w:val="00486588"/>
    <w:rsid w:val="004A2248"/>
    <w:rsid w:val="004A6199"/>
    <w:rsid w:val="004C698D"/>
    <w:rsid w:val="004E4561"/>
    <w:rsid w:val="004E5EFB"/>
    <w:rsid w:val="004E624A"/>
    <w:rsid w:val="0050200B"/>
    <w:rsid w:val="0051078E"/>
    <w:rsid w:val="00517BF3"/>
    <w:rsid w:val="00524A1C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47BC"/>
    <w:rsid w:val="0062590C"/>
    <w:rsid w:val="00633299"/>
    <w:rsid w:val="00642F02"/>
    <w:rsid w:val="00661498"/>
    <w:rsid w:val="00673CD0"/>
    <w:rsid w:val="00676196"/>
    <w:rsid w:val="00697BCF"/>
    <w:rsid w:val="006A1B6B"/>
    <w:rsid w:val="006A501F"/>
    <w:rsid w:val="006B796D"/>
    <w:rsid w:val="006C5E17"/>
    <w:rsid w:val="006D6779"/>
    <w:rsid w:val="006D7259"/>
    <w:rsid w:val="006E009A"/>
    <w:rsid w:val="006E02BD"/>
    <w:rsid w:val="006E08BA"/>
    <w:rsid w:val="00722D9E"/>
    <w:rsid w:val="00731A8D"/>
    <w:rsid w:val="007554E7"/>
    <w:rsid w:val="00770D85"/>
    <w:rsid w:val="00771223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5CFB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5500C"/>
    <w:rsid w:val="00864D22"/>
    <w:rsid w:val="008677FD"/>
    <w:rsid w:val="0087018E"/>
    <w:rsid w:val="00873C28"/>
    <w:rsid w:val="008759DE"/>
    <w:rsid w:val="00882E34"/>
    <w:rsid w:val="008E499D"/>
    <w:rsid w:val="008F0D14"/>
    <w:rsid w:val="008F29E7"/>
    <w:rsid w:val="00903A67"/>
    <w:rsid w:val="00904C82"/>
    <w:rsid w:val="00912BE5"/>
    <w:rsid w:val="009312B0"/>
    <w:rsid w:val="00931363"/>
    <w:rsid w:val="009429C9"/>
    <w:rsid w:val="00944AB3"/>
    <w:rsid w:val="00946B0E"/>
    <w:rsid w:val="00963588"/>
    <w:rsid w:val="00985CC7"/>
    <w:rsid w:val="00986D1D"/>
    <w:rsid w:val="009A3A9D"/>
    <w:rsid w:val="009A6336"/>
    <w:rsid w:val="009C1D71"/>
    <w:rsid w:val="009C3675"/>
    <w:rsid w:val="009E30B2"/>
    <w:rsid w:val="009E61FA"/>
    <w:rsid w:val="009F3F1F"/>
    <w:rsid w:val="00A043AB"/>
    <w:rsid w:val="00A11A31"/>
    <w:rsid w:val="00A127B1"/>
    <w:rsid w:val="00A31180"/>
    <w:rsid w:val="00A4152E"/>
    <w:rsid w:val="00A45850"/>
    <w:rsid w:val="00A46AC1"/>
    <w:rsid w:val="00A5028E"/>
    <w:rsid w:val="00A75BE6"/>
    <w:rsid w:val="00A828F8"/>
    <w:rsid w:val="00A91ECA"/>
    <w:rsid w:val="00A97FCC"/>
    <w:rsid w:val="00AA1F55"/>
    <w:rsid w:val="00AB6569"/>
    <w:rsid w:val="00AC02E3"/>
    <w:rsid w:val="00AD2ADE"/>
    <w:rsid w:val="00AD6DA6"/>
    <w:rsid w:val="00AE328B"/>
    <w:rsid w:val="00AF2CBB"/>
    <w:rsid w:val="00B0374F"/>
    <w:rsid w:val="00B05A7C"/>
    <w:rsid w:val="00B061B3"/>
    <w:rsid w:val="00B07E31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86188"/>
    <w:rsid w:val="00BA4F72"/>
    <w:rsid w:val="00C025C3"/>
    <w:rsid w:val="00C245A6"/>
    <w:rsid w:val="00C30924"/>
    <w:rsid w:val="00C371BF"/>
    <w:rsid w:val="00C47443"/>
    <w:rsid w:val="00C63577"/>
    <w:rsid w:val="00C641D1"/>
    <w:rsid w:val="00C65B51"/>
    <w:rsid w:val="00C6797D"/>
    <w:rsid w:val="00C809BA"/>
    <w:rsid w:val="00C96DFB"/>
    <w:rsid w:val="00CA3588"/>
    <w:rsid w:val="00CA3E8D"/>
    <w:rsid w:val="00CA3EFA"/>
    <w:rsid w:val="00CB27C5"/>
    <w:rsid w:val="00CF2DE6"/>
    <w:rsid w:val="00D00754"/>
    <w:rsid w:val="00D0388E"/>
    <w:rsid w:val="00D06AEA"/>
    <w:rsid w:val="00D153DC"/>
    <w:rsid w:val="00D15B4D"/>
    <w:rsid w:val="00D26456"/>
    <w:rsid w:val="00D27F0A"/>
    <w:rsid w:val="00D3005B"/>
    <w:rsid w:val="00D434E6"/>
    <w:rsid w:val="00D458FF"/>
    <w:rsid w:val="00D820F9"/>
    <w:rsid w:val="00D942DB"/>
    <w:rsid w:val="00D96AA1"/>
    <w:rsid w:val="00DB01C0"/>
    <w:rsid w:val="00DB61E8"/>
    <w:rsid w:val="00DD02BA"/>
    <w:rsid w:val="00DF18B6"/>
    <w:rsid w:val="00E00120"/>
    <w:rsid w:val="00E00BD3"/>
    <w:rsid w:val="00E0148D"/>
    <w:rsid w:val="00E14910"/>
    <w:rsid w:val="00E235F4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521D"/>
    <w:rsid w:val="00EA74E5"/>
    <w:rsid w:val="00ED43CC"/>
    <w:rsid w:val="00ED6714"/>
    <w:rsid w:val="00ED696C"/>
    <w:rsid w:val="00EE3ACC"/>
    <w:rsid w:val="00EE4283"/>
    <w:rsid w:val="00EE497F"/>
    <w:rsid w:val="00EF066C"/>
    <w:rsid w:val="00EF0B2F"/>
    <w:rsid w:val="00F00069"/>
    <w:rsid w:val="00F00583"/>
    <w:rsid w:val="00F01E97"/>
    <w:rsid w:val="00F23E90"/>
    <w:rsid w:val="00F40FA4"/>
    <w:rsid w:val="00F56D63"/>
    <w:rsid w:val="00F61E91"/>
    <w:rsid w:val="00F62549"/>
    <w:rsid w:val="00F83C2E"/>
    <w:rsid w:val="00F91FC2"/>
    <w:rsid w:val="00F9560D"/>
    <w:rsid w:val="00FA1275"/>
    <w:rsid w:val="00FA7B17"/>
    <w:rsid w:val="00FC08A9"/>
    <w:rsid w:val="00FC195D"/>
    <w:rsid w:val="00FD10A0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32</TotalTime>
  <Pages>1</Pages>
  <Words>199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USUARIO</cp:lastModifiedBy>
  <cp:revision>52</cp:revision>
  <cp:lastPrinted>2016-06-14T01:08:00Z</cp:lastPrinted>
  <dcterms:created xsi:type="dcterms:W3CDTF">2022-06-21T15:08:00Z</dcterms:created>
  <dcterms:modified xsi:type="dcterms:W3CDTF">2026-04-28T19:28:00Z</dcterms:modified>
</cp:coreProperties>
</file>